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AA66C" w14:textId="48FE5C5E" w:rsidR="00F53C14" w:rsidRDefault="00591D98" w:rsidP="00591D98">
      <w:pPr>
        <w:pStyle w:val="Titel"/>
        <w:jc w:val="left"/>
      </w:pPr>
      <w:r>
        <w:t>Model referentie</w:t>
      </w:r>
      <w:r w:rsidR="00D206EF">
        <w:t>opdracht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 w:rsidRPr="00FF3E04">
              <w:rPr>
                <w:highlight w:val="lightGray"/>
              </w:rPr>
              <w:t>maps</w:t>
            </w:r>
            <w:proofErr w:type="spellEnd"/>
            <w:r w:rsidRPr="00FF3E04">
              <w:rPr>
                <w:highlight w:val="lightGray"/>
              </w:rPr>
              <w:t>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Namen </w:t>
            </w:r>
            <w:proofErr w:type="spellStart"/>
            <w:r w:rsidRPr="00FF3E04">
              <w:rPr>
                <w:highlight w:val="lightGray"/>
              </w:rPr>
              <w:t>combinanten</w:t>
            </w:r>
            <w:proofErr w:type="spellEnd"/>
            <w:r w:rsidRPr="00FF3E04">
              <w:rPr>
                <w:highlight w:val="lightGray"/>
              </w:rPr>
              <w:t xml:space="preserve">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 xml:space="preserve">werkzaamheden uitgevoerd door </w:t>
            </w:r>
            <w:proofErr w:type="spellStart"/>
            <w:r w:rsidRPr="00FF3E04">
              <w:rPr>
                <w:highlight w:val="lightGray"/>
              </w:rPr>
              <w:t>combinant</w:t>
            </w:r>
            <w:proofErr w:type="spellEnd"/>
            <w:r w:rsidRPr="00FF3E04">
              <w:rPr>
                <w:highlight w:val="lightGray"/>
              </w:rPr>
              <w:t>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D49"/>
    <w:rsid w:val="002E0605"/>
    <w:rsid w:val="002E47E1"/>
    <w:rsid w:val="002E4FBA"/>
    <w:rsid w:val="002E5C5C"/>
    <w:rsid w:val="002E67AC"/>
    <w:rsid w:val="002F1A65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57C2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06EF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35ad14-84da-4b45-a688-6e5fb79c1816" xsi:nil="true"/>
    <lcf76f155ced4ddcb4097134ff3c332f xmlns="77dc36a7-ee3e-444b-91c3-b8b351053e8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DF5C002CB114BA00E6ED0E8054325" ma:contentTypeVersion="13" ma:contentTypeDescription="Een nieuw document maken." ma:contentTypeScope="" ma:versionID="db81a910537b124d9e7e63f434e8738c">
  <xsd:schema xmlns:xsd="http://www.w3.org/2001/XMLSchema" xmlns:xs="http://www.w3.org/2001/XMLSchema" xmlns:p="http://schemas.microsoft.com/office/2006/metadata/properties" xmlns:ns2="77dc36a7-ee3e-444b-91c3-b8b351053e80" xmlns:ns3="9935ad14-84da-4b45-a688-6e5fb79c1816" targetNamespace="http://schemas.microsoft.com/office/2006/metadata/properties" ma:root="true" ma:fieldsID="162daa67539b8009ee97f208c055daf3" ns2:_="" ns3:_="">
    <xsd:import namespace="77dc36a7-ee3e-444b-91c3-b8b351053e80"/>
    <xsd:import namespace="9935ad14-84da-4b45-a688-6e5fb79c18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c36a7-ee3e-444b-91c3-b8b351053e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c651d4-6623-417a-b402-dedb40907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5ad14-84da-4b45-a688-6e5fb79c181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a9d8dbd-b9a5-4a81-aced-3e31ed8acaf0}" ma:internalName="TaxCatchAll" ma:showField="CatchAllData" ma:web="9935ad14-84da-4b45-a688-6e5fb79c18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A75B26-E751-4BF6-B8F4-561FEF6E1F5C}"/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0</TotalTime>
  <Pages>2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2</cp:revision>
  <cp:lastPrinted>2020-02-13T09:03:00Z</cp:lastPrinted>
  <dcterms:created xsi:type="dcterms:W3CDTF">2024-06-04T14:15:00Z</dcterms:created>
  <dcterms:modified xsi:type="dcterms:W3CDTF">2024-06-04T14:15:00Z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0x01010043DDF5C002CB114BA00E6ED0E8054325</vt:lpwstr>
  </property>
</Properties>
</file>